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76" w:rsidRDefault="00B33A76" w:rsidP="00B33A76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76" w:rsidRDefault="00B33A76" w:rsidP="00B33A76">
      <w:pPr>
        <w:jc w:val="center"/>
        <w:rPr>
          <w:rFonts w:ascii="Calibri" w:hAnsi="Calibri" w:cs="Calibri"/>
          <w:sz w:val="22"/>
          <w:szCs w:val="22"/>
        </w:rPr>
      </w:pPr>
    </w:p>
    <w:p w:rsidR="00B33A76" w:rsidRPr="00827674" w:rsidRDefault="00B33A76" w:rsidP="00B33A76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B33A76" w:rsidRPr="00827674" w:rsidRDefault="00B33A76" w:rsidP="00B33A76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B33A76" w:rsidRDefault="00B33A76" w:rsidP="00B33A76">
      <w:pPr>
        <w:jc w:val="center"/>
        <w:rPr>
          <w:b/>
          <w:i/>
          <w:sz w:val="28"/>
          <w:szCs w:val="28"/>
        </w:rPr>
      </w:pPr>
    </w:p>
    <w:p w:rsidR="00B33A76" w:rsidRDefault="00B33A76" w:rsidP="00B33A76">
      <w:pPr>
        <w:rPr>
          <w:b/>
          <w:i/>
          <w:sz w:val="28"/>
          <w:szCs w:val="28"/>
        </w:rPr>
      </w:pPr>
    </w:p>
    <w:p w:rsidR="00B33A76" w:rsidRDefault="00B33A76" w:rsidP="00B33A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33A76" w:rsidRDefault="00B33A76" w:rsidP="00B33A76">
      <w:pPr>
        <w:rPr>
          <w:b/>
          <w:sz w:val="32"/>
          <w:szCs w:val="32"/>
        </w:rPr>
      </w:pPr>
    </w:p>
    <w:p w:rsidR="00B33A76" w:rsidRDefault="00B33A76" w:rsidP="00B33A76">
      <w:pPr>
        <w:jc w:val="center"/>
        <w:rPr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B33A76" w:rsidRPr="00A21D3E" w:rsidTr="00F27508">
        <w:tc>
          <w:tcPr>
            <w:tcW w:w="3337" w:type="dxa"/>
          </w:tcPr>
          <w:p w:rsidR="00B33A76" w:rsidRPr="00A21D3E" w:rsidRDefault="00B33A76" w:rsidP="001859C7">
            <w:pPr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5 октября 2012г.</w:t>
            </w:r>
          </w:p>
        </w:tc>
        <w:tc>
          <w:tcPr>
            <w:tcW w:w="3337" w:type="dxa"/>
          </w:tcPr>
          <w:p w:rsidR="00B33A76" w:rsidRPr="00A21D3E" w:rsidRDefault="00B33A76" w:rsidP="00B33A76">
            <w:pPr>
              <w:jc w:val="center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3</w:t>
            </w:r>
            <w:r w:rsidRPr="00A21D3E">
              <w:rPr>
                <w:b/>
                <w:sz w:val="28"/>
                <w:szCs w:val="28"/>
              </w:rPr>
              <w:t>-7-5</w:t>
            </w:r>
          </w:p>
        </w:tc>
        <w:tc>
          <w:tcPr>
            <w:tcW w:w="3338" w:type="dxa"/>
          </w:tcPr>
          <w:p w:rsidR="00B33A76" w:rsidRPr="00A21D3E" w:rsidRDefault="00B33A76" w:rsidP="00F27508">
            <w:pPr>
              <w:jc w:val="right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C430D3" w:rsidRDefault="00C430D3" w:rsidP="00D77FEB">
      <w:pPr>
        <w:rPr>
          <w:b/>
          <w:sz w:val="28"/>
          <w:szCs w:val="28"/>
        </w:rPr>
      </w:pPr>
    </w:p>
    <w:p w:rsidR="001859C7" w:rsidRPr="006C62E1" w:rsidRDefault="001859C7" w:rsidP="00D77FEB">
      <w:pPr>
        <w:rPr>
          <w:b/>
          <w:sz w:val="28"/>
          <w:szCs w:val="28"/>
        </w:rPr>
      </w:pPr>
    </w:p>
    <w:p w:rsidR="006565C8" w:rsidRDefault="006C62E1" w:rsidP="00C200EE">
      <w:pPr>
        <w:rPr>
          <w:b/>
          <w:sz w:val="28"/>
          <w:szCs w:val="28"/>
        </w:rPr>
      </w:pPr>
      <w:r w:rsidRPr="006C62E1">
        <w:rPr>
          <w:b/>
          <w:sz w:val="28"/>
          <w:szCs w:val="28"/>
        </w:rPr>
        <w:t xml:space="preserve">О внесении изменении в структуру </w:t>
      </w:r>
    </w:p>
    <w:p w:rsidR="00F16703" w:rsidRPr="006C62E1" w:rsidRDefault="006C62E1" w:rsidP="00C200EE">
      <w:pPr>
        <w:rPr>
          <w:b/>
          <w:sz w:val="28"/>
          <w:szCs w:val="28"/>
        </w:rPr>
      </w:pPr>
      <w:r w:rsidRPr="006C62E1">
        <w:rPr>
          <w:b/>
          <w:sz w:val="28"/>
          <w:szCs w:val="28"/>
        </w:rPr>
        <w:t>Администрации Дигорского района</w:t>
      </w:r>
    </w:p>
    <w:p w:rsidR="00BD756E" w:rsidRPr="00BD756E" w:rsidRDefault="00F16703" w:rsidP="009866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66097" w:rsidRDefault="00366097" w:rsidP="001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</w:t>
      </w:r>
      <w:r w:rsidR="00A701E2">
        <w:rPr>
          <w:sz w:val="28"/>
          <w:szCs w:val="28"/>
        </w:rPr>
        <w:t>я</w:t>
      </w:r>
      <w:r>
        <w:rPr>
          <w:sz w:val="28"/>
          <w:szCs w:val="28"/>
        </w:rPr>
        <w:t xml:space="preserve"> Главы Администрации Дигорского района о введении в структуру Администрации Дигорского района </w:t>
      </w:r>
      <w:r w:rsidR="00A701E2">
        <w:rPr>
          <w:sz w:val="28"/>
          <w:szCs w:val="28"/>
        </w:rPr>
        <w:t>штатных должност</w:t>
      </w:r>
      <w:r>
        <w:rPr>
          <w:sz w:val="28"/>
          <w:szCs w:val="28"/>
        </w:rPr>
        <w:t>е</w:t>
      </w:r>
      <w:r w:rsidR="00A701E2">
        <w:rPr>
          <w:sz w:val="28"/>
          <w:szCs w:val="28"/>
        </w:rPr>
        <w:t>й</w:t>
      </w:r>
      <w:r>
        <w:rPr>
          <w:sz w:val="28"/>
          <w:szCs w:val="28"/>
        </w:rPr>
        <w:t xml:space="preserve"> заместителя Главы Администрации по безопасности</w:t>
      </w:r>
      <w:r w:rsidR="00A701E2">
        <w:rPr>
          <w:sz w:val="28"/>
          <w:szCs w:val="28"/>
        </w:rPr>
        <w:t xml:space="preserve"> и заместителя начальника юридического отдела</w:t>
      </w:r>
    </w:p>
    <w:p w:rsidR="002050C2" w:rsidRPr="002050C2" w:rsidRDefault="002050C2" w:rsidP="00297FA0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B21BA5" w:rsidRPr="006879C5" w:rsidRDefault="00B21BA5" w:rsidP="00B21BA5">
      <w:pPr>
        <w:spacing w:line="276" w:lineRule="auto"/>
        <w:ind w:firstLine="360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 xml:space="preserve">Собрание представителей Дигорского района </w:t>
      </w:r>
    </w:p>
    <w:p w:rsidR="00B21BA5" w:rsidRPr="006879C5" w:rsidRDefault="00B21BA5" w:rsidP="00B21BA5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B21BA5" w:rsidRPr="006879C5" w:rsidRDefault="0084215E" w:rsidP="00B21BA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1BA5" w:rsidRPr="006879C5">
        <w:rPr>
          <w:b/>
          <w:sz w:val="28"/>
          <w:szCs w:val="28"/>
        </w:rPr>
        <w:t>РЕШИЛО:</w:t>
      </w:r>
    </w:p>
    <w:p w:rsidR="00366097" w:rsidRDefault="00366097" w:rsidP="00794DB0">
      <w:pPr>
        <w:spacing w:line="276" w:lineRule="auto"/>
        <w:jc w:val="center"/>
        <w:rPr>
          <w:b/>
          <w:sz w:val="28"/>
          <w:szCs w:val="28"/>
        </w:rPr>
      </w:pPr>
    </w:p>
    <w:p w:rsidR="00366097" w:rsidRPr="00794DB0" w:rsidRDefault="00366097" w:rsidP="00794DB0">
      <w:pPr>
        <w:pStyle w:val="a5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794DB0">
        <w:rPr>
          <w:sz w:val="28"/>
          <w:szCs w:val="28"/>
        </w:rPr>
        <w:t xml:space="preserve">Ввести в структуру Администрации Дигорского района </w:t>
      </w:r>
      <w:r w:rsidR="00A701E2" w:rsidRPr="00794DB0">
        <w:rPr>
          <w:sz w:val="28"/>
          <w:szCs w:val="28"/>
        </w:rPr>
        <w:t>штатные должности</w:t>
      </w:r>
      <w:r w:rsidRPr="00794DB0">
        <w:rPr>
          <w:sz w:val="28"/>
          <w:szCs w:val="28"/>
        </w:rPr>
        <w:t xml:space="preserve"> заместителя Главы Администрации по безопасности</w:t>
      </w:r>
      <w:r w:rsidR="00A701E2" w:rsidRPr="00794DB0">
        <w:rPr>
          <w:sz w:val="28"/>
          <w:szCs w:val="28"/>
        </w:rPr>
        <w:t xml:space="preserve"> и заместителя начальника юридического отдела</w:t>
      </w:r>
      <w:r w:rsidRPr="00794DB0">
        <w:rPr>
          <w:sz w:val="28"/>
          <w:szCs w:val="28"/>
        </w:rPr>
        <w:t>.</w:t>
      </w:r>
    </w:p>
    <w:p w:rsidR="00666ACC" w:rsidRPr="00794DB0" w:rsidRDefault="00666ACC" w:rsidP="00794DB0">
      <w:pPr>
        <w:pStyle w:val="a5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794DB0">
        <w:rPr>
          <w:sz w:val="28"/>
          <w:szCs w:val="28"/>
        </w:rPr>
        <w:t>Установить должностн</w:t>
      </w:r>
      <w:r w:rsidR="00A701E2" w:rsidRPr="00794DB0">
        <w:rPr>
          <w:sz w:val="28"/>
          <w:szCs w:val="28"/>
        </w:rPr>
        <w:t>ые</w:t>
      </w:r>
      <w:r w:rsidRPr="00794DB0">
        <w:rPr>
          <w:sz w:val="28"/>
          <w:szCs w:val="28"/>
        </w:rPr>
        <w:t xml:space="preserve"> оклад</w:t>
      </w:r>
      <w:r w:rsidR="00A701E2" w:rsidRPr="00794DB0">
        <w:rPr>
          <w:sz w:val="28"/>
          <w:szCs w:val="28"/>
        </w:rPr>
        <w:t>ы</w:t>
      </w:r>
      <w:r w:rsidRPr="00794DB0">
        <w:rPr>
          <w:sz w:val="28"/>
          <w:szCs w:val="28"/>
        </w:rPr>
        <w:t xml:space="preserve"> </w:t>
      </w:r>
      <w:r w:rsidR="00A701E2" w:rsidRPr="00794DB0">
        <w:rPr>
          <w:sz w:val="28"/>
          <w:szCs w:val="28"/>
        </w:rPr>
        <w:t xml:space="preserve">для вновь введенных </w:t>
      </w:r>
      <w:r w:rsidR="002A34D6" w:rsidRPr="00794DB0">
        <w:rPr>
          <w:sz w:val="28"/>
          <w:szCs w:val="28"/>
        </w:rPr>
        <w:t xml:space="preserve">штатных должностей  в </w:t>
      </w:r>
      <w:r w:rsidRPr="00794DB0">
        <w:rPr>
          <w:sz w:val="28"/>
          <w:szCs w:val="28"/>
        </w:rPr>
        <w:t xml:space="preserve">соответствии с </w:t>
      </w:r>
      <w:r w:rsidR="00202ED4" w:rsidRPr="00794DB0">
        <w:rPr>
          <w:sz w:val="28"/>
          <w:szCs w:val="28"/>
        </w:rPr>
        <w:t>Положением об оплате труда муниципальных служащих и лиц, замещающих муниципальные должности органов местного самоуправления муниципального образования Дигорский район РСО-Алания.</w:t>
      </w:r>
    </w:p>
    <w:p w:rsidR="00371526" w:rsidRPr="00794DB0" w:rsidRDefault="00371526" w:rsidP="00794DB0">
      <w:pPr>
        <w:pStyle w:val="a5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794DB0">
        <w:rPr>
          <w:sz w:val="28"/>
          <w:szCs w:val="28"/>
        </w:rPr>
        <w:t>Настоящее решение вступает в силу со дня его подписания.</w:t>
      </w:r>
    </w:p>
    <w:p w:rsidR="002A34D6" w:rsidRDefault="002A34D6" w:rsidP="00A701E2">
      <w:pPr>
        <w:ind w:firstLine="567"/>
        <w:jc w:val="both"/>
        <w:rPr>
          <w:sz w:val="28"/>
          <w:szCs w:val="28"/>
        </w:rPr>
      </w:pPr>
    </w:p>
    <w:p w:rsidR="00794DB0" w:rsidRPr="00A701E2" w:rsidRDefault="00794DB0" w:rsidP="00A701E2">
      <w:pPr>
        <w:ind w:firstLine="567"/>
        <w:jc w:val="both"/>
        <w:rPr>
          <w:sz w:val="28"/>
          <w:szCs w:val="28"/>
        </w:rPr>
      </w:pPr>
    </w:p>
    <w:p w:rsidR="001859C7" w:rsidRPr="001859C7" w:rsidRDefault="001859C7" w:rsidP="001859C7">
      <w:pPr>
        <w:jc w:val="both"/>
        <w:rPr>
          <w:b/>
          <w:sz w:val="28"/>
          <w:szCs w:val="28"/>
        </w:rPr>
      </w:pPr>
      <w:r w:rsidRPr="001859C7">
        <w:rPr>
          <w:b/>
          <w:sz w:val="28"/>
          <w:szCs w:val="28"/>
        </w:rPr>
        <w:t>И.О. Главы Дигорского района -</w:t>
      </w:r>
    </w:p>
    <w:p w:rsidR="001859C7" w:rsidRPr="001859C7" w:rsidRDefault="001859C7" w:rsidP="001859C7">
      <w:pPr>
        <w:jc w:val="both"/>
        <w:rPr>
          <w:b/>
          <w:sz w:val="28"/>
          <w:szCs w:val="28"/>
        </w:rPr>
      </w:pPr>
      <w:r w:rsidRPr="001859C7">
        <w:rPr>
          <w:b/>
          <w:sz w:val="28"/>
          <w:szCs w:val="28"/>
        </w:rPr>
        <w:t>председателя Собрания</w:t>
      </w:r>
    </w:p>
    <w:p w:rsidR="001B1F2B" w:rsidRPr="00297FA0" w:rsidRDefault="001859C7" w:rsidP="001859C7">
      <w:pPr>
        <w:jc w:val="both"/>
        <w:rPr>
          <w:b/>
          <w:sz w:val="28"/>
          <w:szCs w:val="28"/>
        </w:rPr>
      </w:pPr>
      <w:r w:rsidRPr="001859C7">
        <w:rPr>
          <w:b/>
          <w:sz w:val="28"/>
          <w:szCs w:val="28"/>
        </w:rPr>
        <w:t xml:space="preserve">представителей                                                </w:t>
      </w:r>
      <w:r>
        <w:rPr>
          <w:b/>
          <w:sz w:val="28"/>
          <w:szCs w:val="28"/>
        </w:rPr>
        <w:t xml:space="preserve">               </w:t>
      </w:r>
      <w:r w:rsidRPr="001859C7">
        <w:rPr>
          <w:b/>
          <w:sz w:val="28"/>
          <w:szCs w:val="28"/>
        </w:rPr>
        <w:t xml:space="preserve">                      А.Ц. Гуцаев  </w:t>
      </w:r>
    </w:p>
    <w:sectPr w:rsidR="001B1F2B" w:rsidRPr="00297FA0" w:rsidSect="00794DB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8E8" w:rsidRDefault="00FD28E8" w:rsidP="00E74F90">
      <w:r>
        <w:separator/>
      </w:r>
    </w:p>
  </w:endnote>
  <w:endnote w:type="continuationSeparator" w:id="0">
    <w:p w:rsidR="00FD28E8" w:rsidRDefault="00FD28E8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8E8" w:rsidRDefault="00FD28E8" w:rsidP="00E74F90">
      <w:r>
        <w:separator/>
      </w:r>
    </w:p>
  </w:footnote>
  <w:footnote w:type="continuationSeparator" w:id="0">
    <w:p w:rsidR="00FD28E8" w:rsidRDefault="00FD28E8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61D91"/>
    <w:multiLevelType w:val="hybridMultilevel"/>
    <w:tmpl w:val="DD34902E"/>
    <w:lvl w:ilvl="0" w:tplc="DC428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43052"/>
    <w:multiLevelType w:val="hybridMultilevel"/>
    <w:tmpl w:val="05107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405A7"/>
    <w:multiLevelType w:val="hybridMultilevel"/>
    <w:tmpl w:val="3106FC6C"/>
    <w:lvl w:ilvl="0" w:tplc="39106A4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24333"/>
    <w:rsid w:val="000416BB"/>
    <w:rsid w:val="000434B7"/>
    <w:rsid w:val="0008168D"/>
    <w:rsid w:val="00090A32"/>
    <w:rsid w:val="000B1A98"/>
    <w:rsid w:val="000E3EDF"/>
    <w:rsid w:val="000F4CE2"/>
    <w:rsid w:val="00102C42"/>
    <w:rsid w:val="0012419B"/>
    <w:rsid w:val="00147974"/>
    <w:rsid w:val="00171DAF"/>
    <w:rsid w:val="00180A87"/>
    <w:rsid w:val="00181A98"/>
    <w:rsid w:val="00181DC9"/>
    <w:rsid w:val="001859C7"/>
    <w:rsid w:val="001B1F2B"/>
    <w:rsid w:val="001C5454"/>
    <w:rsid w:val="00201C54"/>
    <w:rsid w:val="00202ED4"/>
    <w:rsid w:val="002050C2"/>
    <w:rsid w:val="00220DA5"/>
    <w:rsid w:val="002525DA"/>
    <w:rsid w:val="00297FA0"/>
    <w:rsid w:val="002A34D6"/>
    <w:rsid w:val="00316361"/>
    <w:rsid w:val="00366097"/>
    <w:rsid w:val="00371526"/>
    <w:rsid w:val="003816A1"/>
    <w:rsid w:val="00395452"/>
    <w:rsid w:val="00415E72"/>
    <w:rsid w:val="00427586"/>
    <w:rsid w:val="004552EF"/>
    <w:rsid w:val="004A4938"/>
    <w:rsid w:val="00516ACB"/>
    <w:rsid w:val="00544D81"/>
    <w:rsid w:val="005505DE"/>
    <w:rsid w:val="00576A8F"/>
    <w:rsid w:val="0059483E"/>
    <w:rsid w:val="00643B7F"/>
    <w:rsid w:val="006565C8"/>
    <w:rsid w:val="00666ACC"/>
    <w:rsid w:val="00674A14"/>
    <w:rsid w:val="006C62E1"/>
    <w:rsid w:val="006D3EE4"/>
    <w:rsid w:val="00703074"/>
    <w:rsid w:val="00722966"/>
    <w:rsid w:val="00751F79"/>
    <w:rsid w:val="007668AF"/>
    <w:rsid w:val="0078076A"/>
    <w:rsid w:val="0079158A"/>
    <w:rsid w:val="00794DB0"/>
    <w:rsid w:val="007C45EA"/>
    <w:rsid w:val="007C6E1D"/>
    <w:rsid w:val="007D0EB3"/>
    <w:rsid w:val="007F2091"/>
    <w:rsid w:val="007F64C2"/>
    <w:rsid w:val="00811856"/>
    <w:rsid w:val="00814B5F"/>
    <w:rsid w:val="0084215E"/>
    <w:rsid w:val="008466CF"/>
    <w:rsid w:val="0084783D"/>
    <w:rsid w:val="00853C25"/>
    <w:rsid w:val="00857F41"/>
    <w:rsid w:val="00864673"/>
    <w:rsid w:val="008901F0"/>
    <w:rsid w:val="00890878"/>
    <w:rsid w:val="008A2810"/>
    <w:rsid w:val="009160FB"/>
    <w:rsid w:val="00941B72"/>
    <w:rsid w:val="00955971"/>
    <w:rsid w:val="00957BE5"/>
    <w:rsid w:val="00975459"/>
    <w:rsid w:val="0098660B"/>
    <w:rsid w:val="009B4779"/>
    <w:rsid w:val="009C2983"/>
    <w:rsid w:val="009E6F4E"/>
    <w:rsid w:val="00A54730"/>
    <w:rsid w:val="00A701E2"/>
    <w:rsid w:val="00A854E6"/>
    <w:rsid w:val="00AD26DF"/>
    <w:rsid w:val="00AE5AFE"/>
    <w:rsid w:val="00AE7E33"/>
    <w:rsid w:val="00B21BA5"/>
    <w:rsid w:val="00B33A76"/>
    <w:rsid w:val="00B52489"/>
    <w:rsid w:val="00B57483"/>
    <w:rsid w:val="00B9790E"/>
    <w:rsid w:val="00BA2944"/>
    <w:rsid w:val="00BD756E"/>
    <w:rsid w:val="00C200EE"/>
    <w:rsid w:val="00C2566F"/>
    <w:rsid w:val="00C33E35"/>
    <w:rsid w:val="00C430D3"/>
    <w:rsid w:val="00C46004"/>
    <w:rsid w:val="00C72E2A"/>
    <w:rsid w:val="00C73CA8"/>
    <w:rsid w:val="00C91DFC"/>
    <w:rsid w:val="00CC6B10"/>
    <w:rsid w:val="00CD0EC2"/>
    <w:rsid w:val="00D26691"/>
    <w:rsid w:val="00D3107A"/>
    <w:rsid w:val="00D51571"/>
    <w:rsid w:val="00D66F3B"/>
    <w:rsid w:val="00D77DB7"/>
    <w:rsid w:val="00D77FEB"/>
    <w:rsid w:val="00DD2ED8"/>
    <w:rsid w:val="00DF58D9"/>
    <w:rsid w:val="00E02498"/>
    <w:rsid w:val="00E14ED7"/>
    <w:rsid w:val="00E20B25"/>
    <w:rsid w:val="00E40D10"/>
    <w:rsid w:val="00E62973"/>
    <w:rsid w:val="00E74F90"/>
    <w:rsid w:val="00ED087D"/>
    <w:rsid w:val="00ED49D8"/>
    <w:rsid w:val="00EE4EF5"/>
    <w:rsid w:val="00F16703"/>
    <w:rsid w:val="00F30A46"/>
    <w:rsid w:val="00F54AC1"/>
    <w:rsid w:val="00F64005"/>
    <w:rsid w:val="00F64EEE"/>
    <w:rsid w:val="00F90AEC"/>
    <w:rsid w:val="00FD28E8"/>
    <w:rsid w:val="00FE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DC84A-D0CA-4224-B0D3-F9C0F5FA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76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21</cp:revision>
  <cp:lastPrinted>2012-10-04T12:10:00Z</cp:lastPrinted>
  <dcterms:created xsi:type="dcterms:W3CDTF">2012-10-04T09:01:00Z</dcterms:created>
  <dcterms:modified xsi:type="dcterms:W3CDTF">2012-11-06T08:10:00Z</dcterms:modified>
</cp:coreProperties>
</file>